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DFD90" w14:textId="7FFCDF2C" w:rsidR="00997F14" w:rsidRDefault="00997F14" w:rsidP="32D7E268">
      <w:pPr>
        <w:spacing w:line="240" w:lineRule="auto"/>
        <w:jc w:val="right"/>
        <w:rPr>
          <w:rFonts w:ascii="Corbel" w:hAnsi="Corbel"/>
          <w:i/>
          <w:iCs/>
        </w:rPr>
      </w:pPr>
      <w:r w:rsidRPr="32D7E268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4C363F16" w:rsidRPr="32D7E268">
        <w:rPr>
          <w:rFonts w:cs="Calibri"/>
        </w:rPr>
        <w:t>Załącznik nr 1.5 do Zarządzenia Rektora UR nr 61/2025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02FDCF" w14:textId="1654E0A6" w:rsidR="0085747A" w:rsidRPr="009C54AE" w:rsidRDefault="0071620A" w:rsidP="4000D8B9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4000D8B9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4000D8B9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6542BB" w:rsidRPr="4000D8B9">
        <w:rPr>
          <w:rFonts w:ascii="Corbel" w:hAnsi="Corbel"/>
          <w:i/>
          <w:iCs/>
          <w:smallCaps/>
          <w:sz w:val="24"/>
          <w:szCs w:val="24"/>
        </w:rPr>
        <w:t>202</w:t>
      </w:r>
      <w:r w:rsidR="1475DF96" w:rsidRPr="4000D8B9">
        <w:rPr>
          <w:rFonts w:ascii="Corbel" w:hAnsi="Corbel"/>
          <w:i/>
          <w:iCs/>
          <w:smallCaps/>
          <w:sz w:val="24"/>
          <w:szCs w:val="24"/>
        </w:rPr>
        <w:t>5</w:t>
      </w:r>
      <w:r w:rsidR="006542BB" w:rsidRPr="4000D8B9">
        <w:rPr>
          <w:rFonts w:ascii="Corbel" w:hAnsi="Corbel"/>
          <w:i/>
          <w:iCs/>
          <w:smallCaps/>
          <w:sz w:val="24"/>
          <w:szCs w:val="24"/>
        </w:rPr>
        <w:t>-20</w:t>
      </w:r>
      <w:r w:rsidR="7AAA0C74" w:rsidRPr="4000D8B9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24E8696B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408D8B9" w14:textId="26811533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BB6DF3">
        <w:rPr>
          <w:rFonts w:ascii="Corbel" w:hAnsi="Corbel"/>
          <w:sz w:val="20"/>
          <w:szCs w:val="20"/>
        </w:rPr>
        <w:t>202</w:t>
      </w:r>
      <w:r w:rsidR="1B505DB5">
        <w:rPr>
          <w:rFonts w:ascii="Corbel" w:hAnsi="Corbel"/>
          <w:sz w:val="20"/>
          <w:szCs w:val="20"/>
        </w:rPr>
        <w:t>5</w:t>
      </w:r>
      <w:r w:rsidR="00BB6DF3">
        <w:rPr>
          <w:rFonts w:ascii="Corbel" w:hAnsi="Corbel"/>
          <w:sz w:val="20"/>
          <w:szCs w:val="20"/>
        </w:rPr>
        <w:t>/202</w:t>
      </w:r>
      <w:r w:rsidR="7AC0826D">
        <w:rPr>
          <w:rFonts w:ascii="Corbel" w:hAnsi="Corbel"/>
          <w:sz w:val="20"/>
          <w:szCs w:val="20"/>
        </w:rPr>
        <w:t>6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C42F02B" w14:textId="77777777" w:rsidTr="345795AE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F6505C3" w14:textId="77777777" w:rsidR="0085747A" w:rsidRPr="009C54AE" w:rsidRDefault="00FE5C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interpersonalna</w:t>
            </w:r>
          </w:p>
        </w:tc>
      </w:tr>
      <w:tr w:rsidR="0085747A" w:rsidRPr="009C54AE" w14:paraId="4CA29152" w14:textId="77777777" w:rsidTr="345795AE">
        <w:tc>
          <w:tcPr>
            <w:tcW w:w="2694" w:type="dxa"/>
            <w:vAlign w:val="center"/>
          </w:tcPr>
          <w:p w14:paraId="3354DA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C0172EC" w14:textId="77777777" w:rsidTr="345795AE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02864ECF" w:rsidR="0085747A" w:rsidRPr="009C54AE" w:rsidRDefault="7494D3CB" w:rsidP="4000D8B9">
            <w:pPr>
              <w:pStyle w:val="Odpowiedzi"/>
              <w:spacing w:beforeAutospacing="1" w:afterAutospacing="1"/>
            </w:pPr>
            <w:r w:rsidRPr="4000D8B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73603CF6" w14:textId="77777777" w:rsidTr="345795AE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85747A" w:rsidRPr="009C54AE" w:rsidRDefault="004837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63AED1F3" w14:textId="77777777" w:rsidTr="345795AE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85747A" w:rsidRPr="009C54AE" w:rsidRDefault="004F05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E5CBF">
              <w:rPr>
                <w:rFonts w:ascii="Corbel" w:hAnsi="Corbel"/>
                <w:b w:val="0"/>
                <w:sz w:val="24"/>
                <w:szCs w:val="24"/>
              </w:rPr>
              <w:t>edagogika</w:t>
            </w:r>
            <w:r w:rsidR="003E410A">
              <w:rPr>
                <w:rFonts w:ascii="Corbel" w:hAnsi="Corbel"/>
                <w:b w:val="0"/>
                <w:sz w:val="24"/>
                <w:szCs w:val="24"/>
              </w:rPr>
              <w:t xml:space="preserve"> Przedszkolna i W</w:t>
            </w:r>
            <w:r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4BA63E62" w14:textId="77777777" w:rsidTr="345795AE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0A1AB4" w14:textId="77777777" w:rsidR="0085747A" w:rsidRPr="009C54AE" w:rsidRDefault="004F05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3B32AF2E" w14:textId="77777777" w:rsidTr="345795AE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9CFC34" w14:textId="77777777" w:rsidR="0085747A" w:rsidRPr="009C54AE" w:rsidRDefault="00FE5C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5B469018" w14:textId="77777777" w:rsidTr="345795AE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85747A" w:rsidRPr="009C54AE" w:rsidRDefault="00FE5CBF" w:rsidP="000624E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2318A9E" w14:textId="77777777" w:rsidTr="345795AE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3BC902B" w14:textId="77777777" w:rsidR="0085747A" w:rsidRPr="009C54AE" w:rsidRDefault="003E41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85747A" w:rsidRPr="009C54AE" w14:paraId="4666AA1E" w14:textId="77777777" w:rsidTr="345795AE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A79D8C3" w14:textId="77777777" w:rsidR="0085747A" w:rsidRPr="009C54AE" w:rsidRDefault="0058504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I. Kultura języka</w:t>
            </w:r>
          </w:p>
        </w:tc>
      </w:tr>
      <w:tr w:rsidR="00923D7D" w:rsidRPr="009C54AE" w14:paraId="2786482B" w14:textId="77777777" w:rsidTr="345795AE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FE5C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2A98C47" w14:textId="77777777" w:rsidTr="345795AE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962388" w14:textId="70212128" w:rsidR="0085747A" w:rsidRPr="009C54AE" w:rsidRDefault="097851F0" w:rsidP="345795AE">
            <w:pPr>
              <w:pStyle w:val="Odpowiedzi"/>
              <w:spacing w:beforeAutospacing="1" w:afterAutospacing="1"/>
            </w:pPr>
            <w:r w:rsidRPr="345795AE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19375DDE" w:rsidRPr="345795AE">
              <w:rPr>
                <w:rFonts w:ascii="Corbel" w:hAnsi="Corbel"/>
                <w:b w:val="0"/>
                <w:sz w:val="24"/>
                <w:szCs w:val="24"/>
              </w:rPr>
              <w:t>r Beata Romanek</w:t>
            </w:r>
          </w:p>
        </w:tc>
      </w:tr>
      <w:tr w:rsidR="0085747A" w:rsidRPr="009C54AE" w14:paraId="471FE442" w14:textId="77777777" w:rsidTr="345795AE">
        <w:tc>
          <w:tcPr>
            <w:tcW w:w="2694" w:type="dxa"/>
            <w:vAlign w:val="center"/>
          </w:tcPr>
          <w:p w14:paraId="4BE3E90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05A80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A00F406" w14:textId="77777777" w:rsidTr="4000D8B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C30A881" w14:textId="77777777" w:rsidTr="4000D8B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99B5" w14:textId="77777777" w:rsidR="00015B8F" w:rsidRPr="009C54AE" w:rsidRDefault="003E41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5960A4E2" w:rsidR="00015B8F" w:rsidRPr="009C54AE" w:rsidRDefault="244D04A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000D8B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9C54AE" w:rsidRDefault="00FE5CB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B94D5A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DEEC66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1988DE1" w14:textId="77777777" w:rsidR="0085747A" w:rsidRPr="009C54AE" w:rsidRDefault="003E410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E410A">
        <w:rPr>
          <w:rFonts w:ascii="MS Gothic" w:eastAsia="MS Gothic" w:hAnsi="MS Gothic" w:cs="MS Gothic"/>
          <w:szCs w:val="24"/>
          <w:shd w:val="clear" w:color="auto" w:fill="000000" w:themeFill="text1"/>
        </w:rPr>
        <w:t>x</w:t>
      </w:r>
      <w:r w:rsidR="0085747A" w:rsidRPr="003E410A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656B9AB" w14:textId="77777777" w:rsidR="0085747A" w:rsidRPr="003E410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295C78" w14:textId="4BA71532" w:rsidR="00E22FBC" w:rsidRPr="009C54AE" w:rsidRDefault="00E22FBC" w:rsidP="4000D8B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4000D8B9">
        <w:rPr>
          <w:rFonts w:ascii="Corbel" w:hAnsi="Corbel"/>
          <w:smallCaps w:val="0"/>
        </w:rPr>
        <w:t xml:space="preserve">1.3 </w:t>
      </w:r>
      <w:r>
        <w:tab/>
      </w:r>
      <w:r w:rsidRPr="4000D8B9">
        <w:rPr>
          <w:rFonts w:ascii="Corbel" w:hAnsi="Corbel"/>
          <w:smallCaps w:val="0"/>
        </w:rPr>
        <w:t>For</w:t>
      </w:r>
      <w:r w:rsidR="00445970" w:rsidRPr="4000D8B9">
        <w:rPr>
          <w:rFonts w:ascii="Corbel" w:hAnsi="Corbel"/>
          <w:smallCaps w:val="0"/>
        </w:rPr>
        <w:t>ma zaliczenia przedmiotu</w:t>
      </w:r>
      <w:r w:rsidRPr="4000D8B9">
        <w:rPr>
          <w:rFonts w:ascii="Corbel" w:hAnsi="Corbel"/>
          <w:smallCaps w:val="0"/>
        </w:rPr>
        <w:t xml:space="preserve"> (z toku) </w:t>
      </w:r>
      <w:r w:rsidRPr="4000D8B9">
        <w:rPr>
          <w:rFonts w:ascii="Corbel" w:hAnsi="Corbel"/>
          <w:b w:val="0"/>
          <w:smallCaps w:val="0"/>
        </w:rPr>
        <w:t>(egzamin, zaliczenie z oceną, zaliczenie bez oceny)</w:t>
      </w:r>
    </w:p>
    <w:p w14:paraId="45FB0818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B0E224" w14:textId="77777777" w:rsidR="00E960BB" w:rsidRDefault="00FE5CB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049F31CB" w14:textId="77777777" w:rsidR="00FE5CBF" w:rsidRDefault="00FE5CB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9DA2353" w14:textId="77777777" w:rsidTr="00745302">
        <w:tc>
          <w:tcPr>
            <w:tcW w:w="9670" w:type="dxa"/>
          </w:tcPr>
          <w:p w14:paraId="4D46C6C7" w14:textId="77777777" w:rsidR="0085747A" w:rsidRPr="009C54AE" w:rsidRDefault="00FE5CB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na temat relacji międzyludzkich</w:t>
            </w:r>
            <w:r w:rsidR="005850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5312826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2486C05" w14:textId="77777777" w:rsidR="00444436" w:rsidRDefault="0044443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98C68BD" w:rsidR="0085747A" w:rsidRPr="00C05F44" w:rsidRDefault="0071620A" w:rsidP="4000D8B9">
      <w:pPr>
        <w:pStyle w:val="Punktygwne"/>
        <w:spacing w:before="0" w:after="0"/>
        <w:rPr>
          <w:rFonts w:ascii="Corbel" w:hAnsi="Corbel"/>
        </w:rPr>
      </w:pPr>
      <w:r w:rsidRPr="4000D8B9">
        <w:rPr>
          <w:rFonts w:ascii="Corbel" w:hAnsi="Corbel"/>
        </w:rPr>
        <w:lastRenderedPageBreak/>
        <w:t>3.</w:t>
      </w:r>
      <w:r w:rsidR="0085747A" w:rsidRPr="4000D8B9">
        <w:rPr>
          <w:rFonts w:ascii="Corbel" w:hAnsi="Corbel"/>
        </w:rPr>
        <w:t xml:space="preserve"> </w:t>
      </w:r>
      <w:r w:rsidR="00A84C85" w:rsidRPr="4000D8B9">
        <w:rPr>
          <w:rFonts w:ascii="Corbel" w:hAnsi="Corbel"/>
        </w:rPr>
        <w:t>cele, efekty uczenia się</w:t>
      </w:r>
      <w:r w:rsidR="0085747A" w:rsidRPr="4000D8B9">
        <w:rPr>
          <w:rFonts w:ascii="Corbel" w:hAnsi="Corbel"/>
        </w:rPr>
        <w:t>, treści Programowe i stosowane metody Dydaktyczne</w:t>
      </w:r>
    </w:p>
    <w:p w14:paraId="4101652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B99056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2E1C3D35" w14:textId="77777777" w:rsidTr="4000D8B9">
        <w:tc>
          <w:tcPr>
            <w:tcW w:w="851" w:type="dxa"/>
            <w:vAlign w:val="center"/>
          </w:tcPr>
          <w:p w14:paraId="5372B5A4" w14:textId="77777777" w:rsidR="0085747A" w:rsidRPr="003E410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E410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07788AF" w14:textId="67A26059" w:rsidR="0085747A" w:rsidRPr="003E410A" w:rsidRDefault="00FE5CB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4000D8B9">
              <w:rPr>
                <w:rFonts w:ascii="Corbel" w:hAnsi="Corbel"/>
                <w:b w:val="0"/>
                <w:sz w:val="24"/>
                <w:szCs w:val="24"/>
              </w:rPr>
              <w:t>Zdobycie podstawowej wiedzy i umiejętności z zakresu funkcjonowania osoby w relacjach z innymi ludźmi.</w:t>
            </w:r>
          </w:p>
        </w:tc>
      </w:tr>
      <w:tr w:rsidR="0085747A" w:rsidRPr="009C54AE" w14:paraId="76FED605" w14:textId="77777777" w:rsidTr="4000D8B9">
        <w:tc>
          <w:tcPr>
            <w:tcW w:w="851" w:type="dxa"/>
            <w:vAlign w:val="center"/>
          </w:tcPr>
          <w:p w14:paraId="550CF7E8" w14:textId="77777777" w:rsidR="0085747A" w:rsidRPr="003E410A" w:rsidRDefault="00FE5CB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E410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A0B8102" w14:textId="7F859AC0" w:rsidR="0085747A" w:rsidRPr="003E410A" w:rsidRDefault="00FE5CB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4000D8B9">
              <w:rPr>
                <w:rFonts w:ascii="Corbel" w:hAnsi="Corbel"/>
                <w:b w:val="0"/>
                <w:sz w:val="24"/>
                <w:szCs w:val="24"/>
              </w:rPr>
              <w:t>Zdobycie umiejętności zastosowania zdobytej wiedzy do tworzenia dobrego klimatu z rozmówcą, aktywnego słuchania, zachowań asertywnych</w:t>
            </w:r>
          </w:p>
        </w:tc>
      </w:tr>
    </w:tbl>
    <w:p w14:paraId="1299C4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DDBEF0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1F38664" w14:textId="77777777" w:rsidTr="345795AE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68F9BA71" w:rsidR="0085747A" w:rsidRPr="009C54AE" w:rsidRDefault="0085747A" w:rsidP="345795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45795AE">
              <w:rPr>
                <w:rFonts w:ascii="Corbel" w:hAnsi="Corbel"/>
                <w:b w:val="0"/>
                <w:smallCaps w:val="0"/>
              </w:rPr>
              <w:t xml:space="preserve">Odniesienie do efektów kierunkowych </w:t>
            </w:r>
            <w:r w:rsidR="0030395F" w:rsidRPr="345795AE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85747A" w:rsidRPr="009C54AE" w14:paraId="5419F520" w14:textId="77777777" w:rsidTr="345795AE">
        <w:tc>
          <w:tcPr>
            <w:tcW w:w="1701" w:type="dxa"/>
          </w:tcPr>
          <w:p w14:paraId="4FCA5964" w14:textId="77777777" w:rsidR="0085747A" w:rsidRPr="003E410A" w:rsidRDefault="0085747A" w:rsidP="003E41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E410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620702A" w14:textId="77777777" w:rsidR="0085747A" w:rsidRPr="003E410A" w:rsidRDefault="009D3026" w:rsidP="003E41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Student opisuje pojęcia komunikacji werbalnej i pozawerbalnej</w:t>
            </w:r>
            <w:r w:rsidR="0058504D" w:rsidRPr="003E410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43CB3487" w14:textId="77777777" w:rsidR="0085747A" w:rsidRPr="003E410A" w:rsidRDefault="00FE5CBF" w:rsidP="003E410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E410A">
              <w:rPr>
                <w:rFonts w:ascii="Corbel" w:hAnsi="Corbel"/>
                <w:sz w:val="24"/>
                <w:szCs w:val="24"/>
              </w:rPr>
              <w:t>PPiW.W17</w:t>
            </w:r>
          </w:p>
        </w:tc>
      </w:tr>
      <w:tr w:rsidR="0085747A" w:rsidRPr="009C54AE" w14:paraId="4605DDD6" w14:textId="77777777" w:rsidTr="345795AE">
        <w:tc>
          <w:tcPr>
            <w:tcW w:w="1701" w:type="dxa"/>
          </w:tcPr>
          <w:p w14:paraId="56A76B19" w14:textId="77777777" w:rsidR="0085747A" w:rsidRPr="003E410A" w:rsidRDefault="0085747A" w:rsidP="003E41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8895400" w14:textId="77777777" w:rsidR="0085747A" w:rsidRPr="003E410A" w:rsidRDefault="009D3026" w:rsidP="003E41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Student sprawnie komunikuje się z innymi</w:t>
            </w:r>
            <w:r w:rsidR="0058504D" w:rsidRPr="003E410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66DBE924" w14:textId="77777777" w:rsidR="0085747A" w:rsidRPr="003E410A" w:rsidRDefault="00FE5CBF" w:rsidP="003E410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E410A">
              <w:rPr>
                <w:rFonts w:ascii="Corbel" w:hAnsi="Corbel"/>
                <w:sz w:val="24"/>
                <w:szCs w:val="24"/>
              </w:rPr>
              <w:t>PPiW.U15</w:t>
            </w:r>
          </w:p>
        </w:tc>
      </w:tr>
      <w:tr w:rsidR="0085747A" w:rsidRPr="009C54AE" w14:paraId="79427557" w14:textId="77777777" w:rsidTr="345795AE">
        <w:tc>
          <w:tcPr>
            <w:tcW w:w="1701" w:type="dxa"/>
          </w:tcPr>
          <w:p w14:paraId="41960800" w14:textId="77777777" w:rsidR="0085747A" w:rsidRPr="003E410A" w:rsidRDefault="004F057D" w:rsidP="003E41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B7E0F6C" w14:textId="77777777" w:rsidR="0085747A" w:rsidRPr="003E410A" w:rsidRDefault="009D3026" w:rsidP="003E41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Student dba o kulturę wypowiedzi</w:t>
            </w:r>
            <w:r w:rsidR="0058504D" w:rsidRPr="003E410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7906B008" w14:textId="5EFF02A8" w:rsidR="0085747A" w:rsidRPr="003E410A" w:rsidRDefault="00FE5CBF" w:rsidP="001E1D05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E410A">
              <w:rPr>
                <w:rFonts w:ascii="Corbel" w:hAnsi="Corbel"/>
                <w:sz w:val="24"/>
                <w:szCs w:val="24"/>
              </w:rPr>
              <w:t>PPiW.K</w:t>
            </w:r>
            <w:r w:rsidR="00B53F63">
              <w:rPr>
                <w:rFonts w:ascii="Corbel" w:hAnsi="Corbel"/>
                <w:sz w:val="24"/>
                <w:szCs w:val="24"/>
              </w:rPr>
              <w:t>0</w:t>
            </w:r>
            <w:r w:rsidRPr="003E410A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E5CBF" w:rsidRPr="009C54AE" w14:paraId="2C0E5C2D" w14:textId="77777777" w:rsidTr="345795AE">
        <w:tc>
          <w:tcPr>
            <w:tcW w:w="1701" w:type="dxa"/>
          </w:tcPr>
          <w:p w14:paraId="78C3198C" w14:textId="77777777" w:rsidR="00FE5CBF" w:rsidRPr="003E410A" w:rsidRDefault="004F057D" w:rsidP="003E41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93640F1" w14:textId="77777777" w:rsidR="00FE5CBF" w:rsidRPr="003E410A" w:rsidRDefault="009D3026" w:rsidP="003E41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Student poprawnie używa języka polskiego</w:t>
            </w:r>
            <w:r w:rsidR="0058504D" w:rsidRPr="003E410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1DFE60E5" w14:textId="7815D3E6" w:rsidR="00FE5CBF" w:rsidRPr="003E410A" w:rsidRDefault="00FE5CBF" w:rsidP="001E1D05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E410A">
              <w:rPr>
                <w:rFonts w:ascii="Corbel" w:hAnsi="Corbel"/>
                <w:sz w:val="24"/>
                <w:szCs w:val="24"/>
              </w:rPr>
              <w:t>PPiW.K</w:t>
            </w:r>
            <w:r w:rsidR="00B53F63">
              <w:rPr>
                <w:rFonts w:ascii="Corbel" w:hAnsi="Corbel"/>
                <w:sz w:val="24"/>
                <w:szCs w:val="24"/>
              </w:rPr>
              <w:t>0</w:t>
            </w:r>
            <w:r w:rsidRPr="003E410A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CF2D8B6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FB78278" w14:textId="77777777" w:rsidTr="00923D7D">
        <w:tc>
          <w:tcPr>
            <w:tcW w:w="9639" w:type="dxa"/>
          </w:tcPr>
          <w:p w14:paraId="1FC39945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562CB0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4CE0A41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D3026" w:rsidRPr="009C54AE" w14:paraId="55225495" w14:textId="77777777" w:rsidTr="2083FC40">
        <w:tc>
          <w:tcPr>
            <w:tcW w:w="9639" w:type="dxa"/>
          </w:tcPr>
          <w:p w14:paraId="5D69D229" w14:textId="77777777" w:rsidR="009D3026" w:rsidRPr="009D3026" w:rsidRDefault="009D3026" w:rsidP="0015158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D3026" w:rsidRPr="00F438B4" w14:paraId="62460E33" w14:textId="77777777" w:rsidTr="2083FC40">
        <w:tc>
          <w:tcPr>
            <w:tcW w:w="9639" w:type="dxa"/>
          </w:tcPr>
          <w:p w14:paraId="3A13F76D" w14:textId="77777777" w:rsidR="009D3026" w:rsidRPr="009D3026" w:rsidRDefault="009D3026" w:rsidP="0015158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>1. Podstawowe modele komunikacji</w:t>
            </w:r>
          </w:p>
        </w:tc>
      </w:tr>
      <w:tr w:rsidR="009D3026" w:rsidRPr="00F438B4" w14:paraId="4CDE3023" w14:textId="77777777" w:rsidTr="2083FC40">
        <w:tc>
          <w:tcPr>
            <w:tcW w:w="9639" w:type="dxa"/>
          </w:tcPr>
          <w:p w14:paraId="2753AEFB" w14:textId="77777777" w:rsidR="009D3026" w:rsidRPr="009D3026" w:rsidRDefault="009D3026" w:rsidP="0015158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>2. Komunikacja werbalna i niewerbalna</w:t>
            </w:r>
          </w:p>
        </w:tc>
      </w:tr>
      <w:tr w:rsidR="009D3026" w:rsidRPr="00F438B4" w14:paraId="74BB0B45" w14:textId="77777777" w:rsidTr="2083FC40">
        <w:tc>
          <w:tcPr>
            <w:tcW w:w="9639" w:type="dxa"/>
          </w:tcPr>
          <w:p w14:paraId="62982946" w14:textId="38A455E4" w:rsidR="009D3026" w:rsidRPr="009D3026" w:rsidRDefault="009D3026" w:rsidP="0015158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083FC40">
              <w:rPr>
                <w:rFonts w:ascii="Corbel" w:hAnsi="Corbel"/>
                <w:sz w:val="24"/>
                <w:szCs w:val="24"/>
              </w:rPr>
              <w:t xml:space="preserve">3. </w:t>
            </w:r>
            <w:r w:rsidR="47F15B8D" w:rsidRPr="2083FC40">
              <w:rPr>
                <w:rFonts w:ascii="Corbel" w:hAnsi="Corbel"/>
                <w:sz w:val="24"/>
                <w:szCs w:val="24"/>
              </w:rPr>
              <w:t>Męski</w:t>
            </w:r>
            <w:r w:rsidRPr="2083FC40">
              <w:rPr>
                <w:rFonts w:ascii="Corbel" w:hAnsi="Corbel"/>
                <w:sz w:val="24"/>
                <w:szCs w:val="24"/>
              </w:rPr>
              <w:t xml:space="preserve"> </w:t>
            </w:r>
            <w:r w:rsidR="47F15B8D" w:rsidRPr="2083FC40">
              <w:rPr>
                <w:rFonts w:ascii="Corbel" w:hAnsi="Corbel"/>
                <w:sz w:val="24"/>
                <w:szCs w:val="24"/>
              </w:rPr>
              <w:t>i kobiecy styl komunikowania</w:t>
            </w:r>
          </w:p>
        </w:tc>
      </w:tr>
      <w:tr w:rsidR="009D3026" w:rsidRPr="00F438B4" w14:paraId="208D8EC1" w14:textId="77777777" w:rsidTr="2083FC40">
        <w:tc>
          <w:tcPr>
            <w:tcW w:w="9639" w:type="dxa"/>
          </w:tcPr>
          <w:p w14:paraId="2962F3BA" w14:textId="77777777" w:rsidR="009D3026" w:rsidRPr="009D3026" w:rsidRDefault="009D3026" w:rsidP="0015158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 xml:space="preserve">4. Wyrażanie zrozumienia (empatii), aktywne słuchanie </w:t>
            </w:r>
          </w:p>
        </w:tc>
      </w:tr>
      <w:tr w:rsidR="009D3026" w:rsidRPr="00F438B4" w14:paraId="6AAD7A27" w14:textId="77777777" w:rsidTr="2083FC40">
        <w:tc>
          <w:tcPr>
            <w:tcW w:w="9639" w:type="dxa"/>
          </w:tcPr>
          <w:p w14:paraId="52788C95" w14:textId="77777777" w:rsidR="009D3026" w:rsidRPr="009D3026" w:rsidRDefault="009D3026" w:rsidP="0015158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>5. Klimat do porozumiewania się (model J. Gibba)</w:t>
            </w:r>
          </w:p>
        </w:tc>
      </w:tr>
      <w:tr w:rsidR="009D3026" w:rsidRPr="00F438B4" w14:paraId="2FC3C254" w14:textId="77777777" w:rsidTr="2083FC40">
        <w:tc>
          <w:tcPr>
            <w:tcW w:w="9639" w:type="dxa"/>
          </w:tcPr>
          <w:p w14:paraId="0419B78F" w14:textId="77777777" w:rsidR="009D3026" w:rsidRPr="009D3026" w:rsidRDefault="009D3026" w:rsidP="009D302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 xml:space="preserve">6. Konflikty i </w:t>
            </w:r>
            <w:r>
              <w:rPr>
                <w:rFonts w:ascii="Corbel" w:hAnsi="Corbel"/>
                <w:sz w:val="24"/>
                <w:szCs w:val="24"/>
              </w:rPr>
              <w:t>bariery w komunikacji</w:t>
            </w:r>
            <w:r w:rsidRPr="009D302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9D3026" w:rsidRPr="00F438B4" w14:paraId="24A3312E" w14:textId="77777777" w:rsidTr="2083FC40">
        <w:tc>
          <w:tcPr>
            <w:tcW w:w="9639" w:type="dxa"/>
          </w:tcPr>
          <w:p w14:paraId="4E10C7AE" w14:textId="77777777" w:rsidR="009D3026" w:rsidRPr="009D3026" w:rsidRDefault="009D3026" w:rsidP="0015158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 xml:space="preserve">7. Asertywność </w:t>
            </w:r>
          </w:p>
        </w:tc>
      </w:tr>
      <w:tr w:rsidR="009D3026" w:rsidRPr="00F438B4" w14:paraId="28A27FD6" w14:textId="77777777" w:rsidTr="2083FC40">
        <w:trPr>
          <w:trHeight w:val="235"/>
        </w:trPr>
        <w:tc>
          <w:tcPr>
            <w:tcW w:w="9639" w:type="dxa"/>
          </w:tcPr>
          <w:p w14:paraId="2433CBD1" w14:textId="77777777" w:rsidR="009D3026" w:rsidRPr="009D3026" w:rsidRDefault="009D3026" w:rsidP="009D302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 xml:space="preserve">8. </w:t>
            </w:r>
            <w:r>
              <w:rPr>
                <w:rFonts w:ascii="Corbel" w:hAnsi="Corbel"/>
                <w:sz w:val="24"/>
                <w:szCs w:val="24"/>
              </w:rPr>
              <w:t>Tworzenie informacji zwrotnej</w:t>
            </w:r>
          </w:p>
        </w:tc>
      </w:tr>
    </w:tbl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D98A12B" w14:textId="77777777" w:rsidR="00A82A7F" w:rsidRDefault="00A82A7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6BC59F" w14:textId="77777777" w:rsidR="0085747A" w:rsidRPr="009C54AE" w:rsidRDefault="009D302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Dyskusja, ćwiczenia i praca w grupach, rozwiązywanie zadań problemowych</w:t>
      </w:r>
      <w:r w:rsidR="00A82A7F">
        <w:rPr>
          <w:rFonts w:ascii="Corbel" w:hAnsi="Corbel"/>
          <w:b w:val="0"/>
          <w:smallCaps w:val="0"/>
          <w:szCs w:val="24"/>
        </w:rPr>
        <w:t>, prezentacja multimedialna, drama</w:t>
      </w:r>
    </w:p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97CC1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10FFD3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B6993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5C3740EA" w14:textId="77777777" w:rsidTr="41093312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66B60DC3" w14:textId="77777777" w:rsidTr="41093312">
        <w:tc>
          <w:tcPr>
            <w:tcW w:w="1985" w:type="dxa"/>
          </w:tcPr>
          <w:p w14:paraId="173685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0B3B0101" w14:textId="19AFBD29" w:rsidR="0085747A" w:rsidRPr="00444436" w:rsidRDefault="642ABF5C" w:rsidP="41093312">
            <w:pPr>
              <w:spacing w:after="0" w:line="240" w:lineRule="auto"/>
            </w:pPr>
            <w:r w:rsidRPr="4109331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14:paraId="23D11BFB" w14:textId="77777777" w:rsidR="0085747A" w:rsidRPr="00444436" w:rsidRDefault="00A82A7F" w:rsidP="0044443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44436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85747A" w:rsidRPr="009C54AE" w14:paraId="33EC52FD" w14:textId="77777777" w:rsidTr="41093312">
        <w:tc>
          <w:tcPr>
            <w:tcW w:w="1985" w:type="dxa"/>
          </w:tcPr>
          <w:p w14:paraId="727CF0E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5FEDE32" w14:textId="77777777" w:rsidR="0085747A" w:rsidRPr="00444436" w:rsidRDefault="00A82A7F" w:rsidP="0044443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44436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14:paraId="29D4CA53" w14:textId="77777777" w:rsidR="0085747A" w:rsidRPr="00444436" w:rsidRDefault="00A82A7F" w:rsidP="0044443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44436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A82A7F" w:rsidRPr="009C54AE" w14:paraId="08D54EDE" w14:textId="77777777" w:rsidTr="41093312">
        <w:tc>
          <w:tcPr>
            <w:tcW w:w="1985" w:type="dxa"/>
          </w:tcPr>
          <w:p w14:paraId="002D746F" w14:textId="77777777" w:rsidR="00A82A7F" w:rsidRPr="009C54AE" w:rsidRDefault="00A82A7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33320AB" w14:textId="77777777" w:rsidR="00A82A7F" w:rsidRPr="00444436" w:rsidRDefault="00A82A7F" w:rsidP="0044443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44436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14:paraId="2350222F" w14:textId="77777777" w:rsidR="00A82A7F" w:rsidRPr="00444436" w:rsidRDefault="00A82A7F" w:rsidP="0044443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44436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A82A7F" w:rsidRPr="009C54AE" w14:paraId="7E235824" w14:textId="77777777" w:rsidTr="41093312">
        <w:tc>
          <w:tcPr>
            <w:tcW w:w="1985" w:type="dxa"/>
          </w:tcPr>
          <w:p w14:paraId="24833BF9" w14:textId="77777777" w:rsidR="00A82A7F" w:rsidRPr="009C54AE" w:rsidRDefault="00A82A7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EK_o4</w:t>
            </w:r>
          </w:p>
        </w:tc>
        <w:tc>
          <w:tcPr>
            <w:tcW w:w="5528" w:type="dxa"/>
          </w:tcPr>
          <w:p w14:paraId="1A23F963" w14:textId="35ECEDC0" w:rsidR="00A82A7F" w:rsidRPr="00444436" w:rsidRDefault="00ECC86E" w:rsidP="0044443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41093312">
              <w:rPr>
                <w:rFonts w:ascii="Corbel" w:hAnsi="Corbel"/>
                <w:sz w:val="24"/>
                <w:szCs w:val="24"/>
              </w:rPr>
              <w:t>O</w:t>
            </w:r>
            <w:r w:rsidR="00A82A7F" w:rsidRPr="41093312">
              <w:rPr>
                <w:rFonts w:ascii="Corbel" w:hAnsi="Corbel"/>
                <w:sz w:val="24"/>
                <w:szCs w:val="24"/>
              </w:rPr>
              <w:t>bserwacja w trakcie zajęć</w:t>
            </w:r>
          </w:p>
        </w:tc>
        <w:tc>
          <w:tcPr>
            <w:tcW w:w="2126" w:type="dxa"/>
            <w:vAlign w:val="center"/>
          </w:tcPr>
          <w:p w14:paraId="7B5B3080" w14:textId="77777777" w:rsidR="00A82A7F" w:rsidRPr="00444436" w:rsidRDefault="00A82A7F" w:rsidP="0044443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44436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3FE9F23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F72F64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62F7076" w14:textId="77777777" w:rsidTr="41093312">
        <w:tc>
          <w:tcPr>
            <w:tcW w:w="9670" w:type="dxa"/>
          </w:tcPr>
          <w:p w14:paraId="704BDB4D" w14:textId="77777777" w:rsidR="0085747A" w:rsidRDefault="00A82A7F" w:rsidP="41093312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</w:rPr>
            </w:pPr>
            <w:r w:rsidRPr="41093312">
              <w:rPr>
                <w:rFonts w:ascii="Corbel" w:hAnsi="Corbel"/>
                <w:b w:val="0"/>
                <w:smallCaps w:val="0"/>
              </w:rPr>
              <w:t>Aktywny udział w zajęciach</w:t>
            </w:r>
          </w:p>
          <w:p w14:paraId="0E179F10" w14:textId="1903C857" w:rsidR="0085747A" w:rsidRPr="0058504D" w:rsidRDefault="0085747A" w:rsidP="410933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08CE6F9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1CDCEA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41093312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5850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8C84923" w14:textId="77777777" w:rsidTr="41093312">
        <w:tc>
          <w:tcPr>
            <w:tcW w:w="4962" w:type="dxa"/>
          </w:tcPr>
          <w:p w14:paraId="5FFF5B85" w14:textId="77777777" w:rsidR="0085747A" w:rsidRPr="009C54AE" w:rsidRDefault="00C61DC5" w:rsidP="00E5298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0DA3216" w14:textId="4F6DB69B" w:rsidR="0085747A" w:rsidRPr="009C54AE" w:rsidRDefault="15DBAE73" w:rsidP="4000D8B9">
            <w:pPr>
              <w:pStyle w:val="Akapitzlist"/>
              <w:spacing w:after="0" w:line="240" w:lineRule="auto"/>
              <w:ind w:left="0"/>
              <w:jc w:val="center"/>
            </w:pPr>
            <w:r w:rsidRPr="4000D8B9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5D8EB871" w14:textId="77777777" w:rsidTr="41093312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144751B" w14:textId="77777777" w:rsidR="00C61DC5" w:rsidRPr="009C54AE" w:rsidRDefault="00A82A7F" w:rsidP="005850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4C0D066B" w14:textId="77777777" w:rsidTr="41093312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67FFCF8" w14:textId="15BCC45F" w:rsidR="00C61DC5" w:rsidRDefault="00A82A7F" w:rsidP="005850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1093312">
              <w:rPr>
                <w:rFonts w:ascii="Corbel" w:hAnsi="Corbel"/>
                <w:sz w:val="24"/>
                <w:szCs w:val="24"/>
              </w:rPr>
              <w:t xml:space="preserve">Przygotowanie do zajęć – </w:t>
            </w:r>
            <w:r w:rsidR="404EAFB9" w:rsidRPr="41093312">
              <w:rPr>
                <w:rFonts w:ascii="Corbel" w:hAnsi="Corbel"/>
                <w:sz w:val="24"/>
                <w:szCs w:val="24"/>
              </w:rPr>
              <w:t>30</w:t>
            </w:r>
          </w:p>
          <w:p w14:paraId="65537398" w14:textId="695145C6" w:rsidR="41093312" w:rsidRDefault="41093312" w:rsidP="4109331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D3D4B54" w14:textId="130817BD" w:rsidR="00A82A7F" w:rsidRDefault="00A82A7F" w:rsidP="005850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1093312">
              <w:rPr>
                <w:rFonts w:ascii="Corbel" w:hAnsi="Corbel"/>
                <w:sz w:val="24"/>
                <w:szCs w:val="24"/>
              </w:rPr>
              <w:t xml:space="preserve">Studiowanie literatury - </w:t>
            </w:r>
            <w:r w:rsidR="42683058" w:rsidRPr="41093312">
              <w:rPr>
                <w:rFonts w:ascii="Corbel" w:hAnsi="Corbel"/>
                <w:sz w:val="24"/>
                <w:szCs w:val="24"/>
              </w:rPr>
              <w:t>30</w:t>
            </w:r>
          </w:p>
          <w:p w14:paraId="732BD564" w14:textId="1E50B551" w:rsidR="00A82A7F" w:rsidRPr="009C54AE" w:rsidRDefault="00A82A7F" w:rsidP="005850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6E790A6D" w14:textId="77777777" w:rsidTr="41093312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3DB4977" w14:textId="6D397085" w:rsidR="0085747A" w:rsidRPr="009C54AE" w:rsidRDefault="00A82A7F" w:rsidP="005850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1093312">
              <w:rPr>
                <w:rFonts w:ascii="Corbel" w:hAnsi="Corbel"/>
                <w:sz w:val="24"/>
                <w:szCs w:val="24"/>
              </w:rPr>
              <w:t>7</w:t>
            </w:r>
            <w:r w:rsidR="0EAE8378" w:rsidRPr="41093312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85747A" w:rsidRPr="009C54AE" w14:paraId="42922784" w14:textId="77777777" w:rsidTr="41093312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9C54AE" w:rsidRDefault="00A82A7F" w:rsidP="005850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B9E25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3DE523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0071620A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2E5622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05EFD703" w14:textId="77777777" w:rsidTr="0071620A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7547A0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043CB0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745931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66F0A3C" w14:textId="77777777" w:rsidTr="345795AE">
        <w:trPr>
          <w:trHeight w:val="397"/>
        </w:trPr>
        <w:tc>
          <w:tcPr>
            <w:tcW w:w="7513" w:type="dxa"/>
          </w:tcPr>
          <w:p w14:paraId="729C9695" w14:textId="77777777" w:rsidR="00A82A7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B112EE7" w14:textId="69B1BAB2" w:rsidR="00A82A7F" w:rsidRPr="00A82A7F" w:rsidRDefault="00A82A7F" w:rsidP="345795AE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 w:rsidRPr="345795AE">
              <w:rPr>
                <w:rFonts w:ascii="Corbel" w:hAnsi="Corbel"/>
                <w:b w:val="0"/>
                <w:smallCaps w:val="0"/>
              </w:rPr>
              <w:t xml:space="preserve">J. Stewart, </w:t>
            </w:r>
            <w:r w:rsidRPr="345795AE">
              <w:rPr>
                <w:rFonts w:ascii="Corbel" w:hAnsi="Corbel"/>
                <w:b w:val="0"/>
                <w:i/>
                <w:iCs/>
                <w:smallCaps w:val="0"/>
              </w:rPr>
              <w:t>Mosty zamiast murów. Podręcznik komunikacji interpersonalnej</w:t>
            </w:r>
            <w:r w:rsidRPr="345795AE">
              <w:rPr>
                <w:rFonts w:ascii="Corbel" w:hAnsi="Corbel"/>
                <w:b w:val="0"/>
                <w:smallCaps w:val="0"/>
              </w:rPr>
              <w:t>, Warszawa 2014</w:t>
            </w:r>
          </w:p>
          <w:p w14:paraId="5D898C0E" w14:textId="1D1E870D" w:rsidR="00A82A7F" w:rsidRPr="00A82A7F" w:rsidRDefault="00A82A7F" w:rsidP="345795AE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 w:rsidRPr="345795AE">
              <w:rPr>
                <w:rFonts w:ascii="Corbel" w:hAnsi="Corbel"/>
                <w:b w:val="0"/>
                <w:smallCaps w:val="0"/>
              </w:rPr>
              <w:t xml:space="preserve">P. Petrie, </w:t>
            </w:r>
            <w:r w:rsidRPr="345795AE">
              <w:rPr>
                <w:rFonts w:ascii="Corbel" w:hAnsi="Corbel"/>
                <w:b w:val="0"/>
                <w:i/>
                <w:iCs/>
                <w:smallCaps w:val="0"/>
              </w:rPr>
              <w:t>Komunikacja w pracy z dziećmi i młodzieżą</w:t>
            </w:r>
            <w:r w:rsidRPr="345795AE">
              <w:rPr>
                <w:rFonts w:ascii="Corbel" w:hAnsi="Corbel"/>
                <w:b w:val="0"/>
                <w:smallCaps w:val="0"/>
              </w:rPr>
              <w:t>.</w:t>
            </w:r>
            <w:r w:rsidR="249F45C4" w:rsidRPr="345795AE">
              <w:rPr>
                <w:rFonts w:ascii="Corbel" w:hAnsi="Corbel"/>
                <w:b w:val="0"/>
                <w:smallCaps w:val="0"/>
              </w:rPr>
              <w:t xml:space="preserve"> </w:t>
            </w:r>
            <w:r w:rsidRPr="345795AE">
              <w:rPr>
                <w:rFonts w:ascii="Corbel" w:hAnsi="Corbel"/>
                <w:b w:val="0"/>
                <w:smallCaps w:val="0"/>
              </w:rPr>
              <w:t>Poznań 2011.</w:t>
            </w:r>
          </w:p>
          <w:p w14:paraId="3CD78EE5" w14:textId="7B6F88EC" w:rsidR="00A82A7F" w:rsidRPr="00A82A7F" w:rsidRDefault="00A82A7F" w:rsidP="345795AE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 w:rsidRPr="345795AE">
              <w:rPr>
                <w:rFonts w:ascii="Corbel" w:hAnsi="Corbel"/>
                <w:b w:val="0"/>
                <w:smallCaps w:val="0"/>
              </w:rPr>
              <w:t xml:space="preserve">Pease, </w:t>
            </w:r>
            <w:r w:rsidRPr="345795AE">
              <w:rPr>
                <w:rFonts w:ascii="Corbel" w:hAnsi="Corbel"/>
                <w:b w:val="0"/>
                <w:i/>
                <w:iCs/>
                <w:smallCaps w:val="0"/>
              </w:rPr>
              <w:t>Mowa ciała</w:t>
            </w:r>
            <w:r w:rsidRPr="345795AE">
              <w:rPr>
                <w:rFonts w:ascii="Corbel" w:hAnsi="Corbel"/>
                <w:b w:val="0"/>
                <w:smallCaps w:val="0"/>
              </w:rPr>
              <w:t>, Warszawa 2011.</w:t>
            </w:r>
          </w:p>
          <w:p w14:paraId="4D03EFFC" w14:textId="0C4A9FC1" w:rsidR="00A82A7F" w:rsidRPr="003E410A" w:rsidRDefault="00A82A7F" w:rsidP="003E410A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B53F63">
              <w:rPr>
                <w:rFonts w:ascii="Corbel" w:hAnsi="Corbel"/>
                <w:sz w:val="24"/>
                <w:szCs w:val="24"/>
              </w:rPr>
              <w:t>R. B. Adler, L.B. Rosenfeld, R.F. Proktor</w:t>
            </w:r>
            <w:r w:rsidRPr="00B53F63">
              <w:rPr>
                <w:rFonts w:ascii="Corbel" w:hAnsi="Corbel"/>
                <w:i/>
                <w:iCs/>
                <w:sz w:val="24"/>
                <w:szCs w:val="24"/>
              </w:rPr>
              <w:t xml:space="preserve">. </w:t>
            </w:r>
            <w:r w:rsidRPr="345795AE">
              <w:rPr>
                <w:rFonts w:ascii="Corbel" w:hAnsi="Corbel"/>
                <w:i/>
                <w:iCs/>
                <w:sz w:val="24"/>
                <w:szCs w:val="24"/>
              </w:rPr>
              <w:t xml:space="preserve">Relacje interpersonalne. Proces </w:t>
            </w:r>
            <w:r w:rsidRPr="345795AE">
              <w:rPr>
                <w:rFonts w:ascii="Corbel" w:hAnsi="Corbel"/>
                <w:i/>
                <w:iCs/>
                <w:sz w:val="24"/>
                <w:szCs w:val="24"/>
              </w:rPr>
              <w:lastRenderedPageBreak/>
              <w:t>porozumiewania się</w:t>
            </w:r>
            <w:r w:rsidR="2D3C4AF2" w:rsidRPr="345795AE">
              <w:rPr>
                <w:rFonts w:ascii="Corbel" w:hAnsi="Corbel"/>
                <w:i/>
                <w:iCs/>
                <w:sz w:val="24"/>
                <w:szCs w:val="24"/>
              </w:rPr>
              <w:t xml:space="preserve">, </w:t>
            </w:r>
            <w:r w:rsidRPr="345795AE">
              <w:rPr>
                <w:rFonts w:ascii="Corbel" w:hAnsi="Corbel"/>
                <w:sz w:val="24"/>
                <w:szCs w:val="24"/>
              </w:rPr>
              <w:t>Poznań 2006.</w:t>
            </w:r>
          </w:p>
          <w:p w14:paraId="30BCA4F5" w14:textId="6DB263CA" w:rsidR="58414786" w:rsidRPr="00B53F63" w:rsidRDefault="58414786" w:rsidP="345795A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345795AE">
              <w:rPr>
                <w:rFonts w:ascii="Corbel" w:hAnsi="Corbel"/>
                <w:sz w:val="24"/>
                <w:szCs w:val="24"/>
              </w:rPr>
              <w:t>K. Barge, S. Morreale, B. Spitzberg,</w:t>
            </w:r>
            <w:r w:rsidRPr="345795AE">
              <w:rPr>
                <w:rFonts w:ascii="Corbel" w:hAnsi="Corbel"/>
                <w:i/>
                <w:iCs/>
                <w:sz w:val="24"/>
                <w:szCs w:val="24"/>
              </w:rPr>
              <w:t xml:space="preserve"> Komunikacja mi</w:t>
            </w:r>
            <w:r w:rsidRPr="00B53F63">
              <w:rPr>
                <w:rFonts w:ascii="Corbel" w:hAnsi="Corbel"/>
                <w:i/>
                <w:iCs/>
                <w:sz w:val="24"/>
                <w:szCs w:val="24"/>
              </w:rPr>
              <w:t>ędzy ludźmi</w:t>
            </w:r>
            <w:r w:rsidRPr="00B53F63">
              <w:rPr>
                <w:rFonts w:ascii="Corbel" w:hAnsi="Corbel"/>
                <w:sz w:val="24"/>
                <w:szCs w:val="24"/>
              </w:rPr>
              <w:t>, Warszawa 2015.</w:t>
            </w:r>
          </w:p>
          <w:p w14:paraId="71DE77E8" w14:textId="03C2498F" w:rsidR="00A82A7F" w:rsidRPr="009C54AE" w:rsidRDefault="00A82A7F" w:rsidP="345795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</w:p>
        </w:tc>
      </w:tr>
      <w:tr w:rsidR="0085747A" w:rsidRPr="009C54AE" w14:paraId="58223E65" w14:textId="77777777" w:rsidTr="345795AE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090A19E" w14:textId="628293DA" w:rsidR="00A82A7F" w:rsidRPr="00A82A7F" w:rsidRDefault="00A82A7F" w:rsidP="345795AE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</w:rPr>
            </w:pPr>
            <w:r w:rsidRPr="345795AE">
              <w:rPr>
                <w:rFonts w:ascii="Corbel" w:hAnsi="Corbel"/>
                <w:b w:val="0"/>
                <w:smallCaps w:val="0"/>
              </w:rPr>
              <w:t xml:space="preserve">M. Leary, </w:t>
            </w:r>
            <w:r w:rsidRPr="345795AE">
              <w:rPr>
                <w:rFonts w:ascii="Corbel" w:hAnsi="Corbel"/>
                <w:b w:val="0"/>
                <w:i/>
                <w:iCs/>
                <w:smallCaps w:val="0"/>
              </w:rPr>
              <w:t>Wywierania wrażenia na innych,</w:t>
            </w:r>
            <w:r w:rsidRPr="345795AE">
              <w:rPr>
                <w:rFonts w:ascii="Corbel" w:hAnsi="Corbel"/>
                <w:b w:val="0"/>
                <w:smallCaps w:val="0"/>
              </w:rPr>
              <w:t>Gdańsk 2007.</w:t>
            </w:r>
          </w:p>
          <w:p w14:paraId="644F5C8F" w14:textId="2B0CE2F1" w:rsidR="00A82A7F" w:rsidRPr="00A82A7F" w:rsidRDefault="3EEA00E3" w:rsidP="345795AE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</w:rPr>
            </w:pPr>
            <w:r w:rsidRPr="345795A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B. Romanek, </w:t>
            </w:r>
            <w:r w:rsidRPr="345795A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Kultura słowa. Podręcznik dla studentów pedagogiki przedszkolnej i wczesnoszkolnej</w:t>
            </w:r>
            <w:r w:rsidRPr="345795AE">
              <w:rPr>
                <w:rFonts w:ascii="Corbel" w:hAnsi="Corbel"/>
                <w:b w:val="0"/>
                <w:smallCaps w:val="0"/>
                <w:color w:val="000000" w:themeColor="text1"/>
              </w:rPr>
              <w:t>, Rzeszów 2017.</w:t>
            </w:r>
          </w:p>
        </w:tc>
      </w:tr>
    </w:tbl>
    <w:p w14:paraId="6537F28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FB9E2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0EBF7" w14:textId="77777777" w:rsidR="007F47CC" w:rsidRDefault="007F47CC" w:rsidP="00C16ABF">
      <w:pPr>
        <w:spacing w:after="0" w:line="240" w:lineRule="auto"/>
      </w:pPr>
      <w:r>
        <w:separator/>
      </w:r>
    </w:p>
  </w:endnote>
  <w:endnote w:type="continuationSeparator" w:id="0">
    <w:p w14:paraId="56DFB491" w14:textId="77777777" w:rsidR="007F47CC" w:rsidRDefault="007F47C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0B88E" w14:textId="77777777" w:rsidR="007F47CC" w:rsidRDefault="007F47CC" w:rsidP="00C16ABF">
      <w:pPr>
        <w:spacing w:after="0" w:line="240" w:lineRule="auto"/>
      </w:pPr>
      <w:r>
        <w:separator/>
      </w:r>
    </w:p>
  </w:footnote>
  <w:footnote w:type="continuationSeparator" w:id="0">
    <w:p w14:paraId="75066967" w14:textId="77777777" w:rsidR="007F47CC" w:rsidRDefault="007F47CC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F3272"/>
    <w:multiLevelType w:val="hybridMultilevel"/>
    <w:tmpl w:val="E6DAF07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2B03F4"/>
    <w:multiLevelType w:val="hybridMultilevel"/>
    <w:tmpl w:val="8BC8E93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5E0CBC"/>
    <w:multiLevelType w:val="hybridMultilevel"/>
    <w:tmpl w:val="6A8850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D207FB"/>
    <w:multiLevelType w:val="hybridMultilevel"/>
    <w:tmpl w:val="79FAF36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985528">
    <w:abstractNumId w:val="1"/>
  </w:num>
  <w:num w:numId="2" w16cid:durableId="481777403">
    <w:abstractNumId w:val="3"/>
  </w:num>
  <w:num w:numId="3" w16cid:durableId="1351253793">
    <w:abstractNumId w:val="4"/>
  </w:num>
  <w:num w:numId="4" w16cid:durableId="1284733802">
    <w:abstractNumId w:val="0"/>
  </w:num>
  <w:num w:numId="5" w16cid:durableId="144639071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24E0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7A26"/>
    <w:rsid w:val="000D04B0"/>
    <w:rsid w:val="000D14EA"/>
    <w:rsid w:val="000E7BF4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3BC"/>
    <w:rsid w:val="001770C7"/>
    <w:rsid w:val="00192F37"/>
    <w:rsid w:val="001A70D2"/>
    <w:rsid w:val="001D657B"/>
    <w:rsid w:val="001D7B54"/>
    <w:rsid w:val="001E0209"/>
    <w:rsid w:val="001E1D05"/>
    <w:rsid w:val="001F2CA2"/>
    <w:rsid w:val="002144C0"/>
    <w:rsid w:val="0022477D"/>
    <w:rsid w:val="002278A9"/>
    <w:rsid w:val="002312F3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1F4D"/>
    <w:rsid w:val="003151C5"/>
    <w:rsid w:val="003343CF"/>
    <w:rsid w:val="0034613C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10A"/>
    <w:rsid w:val="003E49D5"/>
    <w:rsid w:val="003F38C0"/>
    <w:rsid w:val="00414E3C"/>
    <w:rsid w:val="0042244A"/>
    <w:rsid w:val="0042745A"/>
    <w:rsid w:val="00431D5C"/>
    <w:rsid w:val="004362C6"/>
    <w:rsid w:val="00437FA2"/>
    <w:rsid w:val="00444436"/>
    <w:rsid w:val="00445970"/>
    <w:rsid w:val="0045729E"/>
    <w:rsid w:val="00461EFC"/>
    <w:rsid w:val="004652C2"/>
    <w:rsid w:val="004706D1"/>
    <w:rsid w:val="00471326"/>
    <w:rsid w:val="0047598D"/>
    <w:rsid w:val="00483723"/>
    <w:rsid w:val="004840FD"/>
    <w:rsid w:val="00490F7D"/>
    <w:rsid w:val="00491678"/>
    <w:rsid w:val="004968E2"/>
    <w:rsid w:val="004A3EEA"/>
    <w:rsid w:val="004A4D1F"/>
    <w:rsid w:val="004D5282"/>
    <w:rsid w:val="004F057D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8504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2BB"/>
    <w:rsid w:val="00654934"/>
    <w:rsid w:val="00654D4D"/>
    <w:rsid w:val="006620D9"/>
    <w:rsid w:val="00671958"/>
    <w:rsid w:val="00675843"/>
    <w:rsid w:val="00696477"/>
    <w:rsid w:val="006D050F"/>
    <w:rsid w:val="006D28D0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7F47CC"/>
    <w:rsid w:val="00801A4B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61D0"/>
    <w:rsid w:val="008E5242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6DA1"/>
    <w:rsid w:val="009C1331"/>
    <w:rsid w:val="009C3E31"/>
    <w:rsid w:val="009C54AE"/>
    <w:rsid w:val="009C788E"/>
    <w:rsid w:val="009D3026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589"/>
    <w:rsid w:val="00A53FA5"/>
    <w:rsid w:val="00A54817"/>
    <w:rsid w:val="00A601C8"/>
    <w:rsid w:val="00A60799"/>
    <w:rsid w:val="00A82A7F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3F63"/>
    <w:rsid w:val="00B607DB"/>
    <w:rsid w:val="00B66529"/>
    <w:rsid w:val="00B75946"/>
    <w:rsid w:val="00B8056E"/>
    <w:rsid w:val="00B819C8"/>
    <w:rsid w:val="00B82308"/>
    <w:rsid w:val="00B90885"/>
    <w:rsid w:val="00BB520A"/>
    <w:rsid w:val="00BB6DF3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32E2"/>
    <w:rsid w:val="00C54E3C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5805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0B1A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2981"/>
    <w:rsid w:val="00E63348"/>
    <w:rsid w:val="00E64DFE"/>
    <w:rsid w:val="00E77E88"/>
    <w:rsid w:val="00E8107D"/>
    <w:rsid w:val="00E960BB"/>
    <w:rsid w:val="00EA2074"/>
    <w:rsid w:val="00EA4832"/>
    <w:rsid w:val="00EA4E9D"/>
    <w:rsid w:val="00EC4899"/>
    <w:rsid w:val="00ECC86E"/>
    <w:rsid w:val="00ED03AB"/>
    <w:rsid w:val="00ED2C43"/>
    <w:rsid w:val="00ED32D2"/>
    <w:rsid w:val="00EE32DE"/>
    <w:rsid w:val="00EE5457"/>
    <w:rsid w:val="00F070AB"/>
    <w:rsid w:val="00F17567"/>
    <w:rsid w:val="00F27A7B"/>
    <w:rsid w:val="00F517DC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5CBF"/>
    <w:rsid w:val="00FF016A"/>
    <w:rsid w:val="00FF1401"/>
    <w:rsid w:val="00FF5E7D"/>
    <w:rsid w:val="05BA172C"/>
    <w:rsid w:val="0640E64D"/>
    <w:rsid w:val="097851F0"/>
    <w:rsid w:val="0EAE8378"/>
    <w:rsid w:val="128B47ED"/>
    <w:rsid w:val="1475DF96"/>
    <w:rsid w:val="14BDAA43"/>
    <w:rsid w:val="15DBAE73"/>
    <w:rsid w:val="19375DDE"/>
    <w:rsid w:val="1B505DB5"/>
    <w:rsid w:val="2083FC40"/>
    <w:rsid w:val="23A8A75A"/>
    <w:rsid w:val="244D04AA"/>
    <w:rsid w:val="249F45C4"/>
    <w:rsid w:val="2976898D"/>
    <w:rsid w:val="2B39BB37"/>
    <w:rsid w:val="2D3C4AF2"/>
    <w:rsid w:val="30CC43D3"/>
    <w:rsid w:val="30E680A4"/>
    <w:rsid w:val="32D7E268"/>
    <w:rsid w:val="345795AE"/>
    <w:rsid w:val="3D946461"/>
    <w:rsid w:val="3EEA00E3"/>
    <w:rsid w:val="4000D8B9"/>
    <w:rsid w:val="4033C3E4"/>
    <w:rsid w:val="404EAFB9"/>
    <w:rsid w:val="41093312"/>
    <w:rsid w:val="42683058"/>
    <w:rsid w:val="46C156CD"/>
    <w:rsid w:val="47F15B8D"/>
    <w:rsid w:val="486F11C4"/>
    <w:rsid w:val="4A45E7BD"/>
    <w:rsid w:val="4C363F16"/>
    <w:rsid w:val="4D6B7492"/>
    <w:rsid w:val="58414786"/>
    <w:rsid w:val="5851B046"/>
    <w:rsid w:val="5B7BE6A6"/>
    <w:rsid w:val="614F5A5C"/>
    <w:rsid w:val="642ABF5C"/>
    <w:rsid w:val="697F3ED1"/>
    <w:rsid w:val="6C03AFAF"/>
    <w:rsid w:val="72748E39"/>
    <w:rsid w:val="72D51F86"/>
    <w:rsid w:val="7306D14B"/>
    <w:rsid w:val="742EE830"/>
    <w:rsid w:val="7494D3CB"/>
    <w:rsid w:val="761DD218"/>
    <w:rsid w:val="7AAA0C74"/>
    <w:rsid w:val="7AC08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C3CA2"/>
  <w15:docId w15:val="{14C95B2C-73E9-4973-AC6B-6DBEA61F0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13624A-A640-4A52-ABA9-C19F0686A4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786476-4870-4933-880D-1CF4CC962F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7C6704-575B-40AE-8D36-A9991E46A5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D20EE8-D7B2-48A8-B490-26CA30D46F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4</Pages>
  <Words>664</Words>
  <Characters>3989</Characters>
  <Application>Microsoft Office Word</Application>
  <DocSecurity>0</DocSecurity>
  <Lines>33</Lines>
  <Paragraphs>9</Paragraphs>
  <ScaleCrop>false</ScaleCrop>
  <Company>Hewlett-Packard Company</Company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23</cp:revision>
  <cp:lastPrinted>2019-02-06T12:12:00Z</cp:lastPrinted>
  <dcterms:created xsi:type="dcterms:W3CDTF">2019-11-28T11:02:00Z</dcterms:created>
  <dcterms:modified xsi:type="dcterms:W3CDTF">2025-10-12T11:07:00Z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